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95E4" w14:textId="77777777" w:rsidR="00C93E7C" w:rsidRDefault="00C93E7C" w:rsidP="00C9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KENTYNG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fl.1429-33)</w:t>
      </w:r>
    </w:p>
    <w:p w14:paraId="72661747" w14:textId="77777777" w:rsidR="00C93E7C" w:rsidRDefault="00C93E7C" w:rsidP="00C9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Rector of </w:t>
      </w:r>
      <w:proofErr w:type="spellStart"/>
      <w:proofErr w:type="gramStart"/>
      <w:r>
        <w:rPr>
          <w:rFonts w:cs="Times New Roman"/>
          <w:szCs w:val="24"/>
        </w:rPr>
        <w:t>St.Edmund’s</w:t>
      </w:r>
      <w:proofErr w:type="spellEnd"/>
      <w:proofErr w:type="gramEnd"/>
      <w:r>
        <w:rPr>
          <w:rFonts w:cs="Times New Roman"/>
          <w:szCs w:val="24"/>
        </w:rPr>
        <w:t xml:space="preserve"> Church, Thurn, Norfolk.</w:t>
      </w:r>
    </w:p>
    <w:p w14:paraId="5197FB9F" w14:textId="77777777" w:rsidR="00C93E7C" w:rsidRDefault="00C93E7C" w:rsidP="00C93E7C">
      <w:pPr>
        <w:pStyle w:val="NoSpacing"/>
        <w:rPr>
          <w:rFonts w:cs="Times New Roman"/>
          <w:szCs w:val="24"/>
        </w:rPr>
      </w:pPr>
    </w:p>
    <w:p w14:paraId="4E9CF447" w14:textId="77777777" w:rsidR="00C93E7C" w:rsidRDefault="00C93E7C" w:rsidP="00C93E7C">
      <w:pPr>
        <w:pStyle w:val="NoSpacing"/>
        <w:rPr>
          <w:rFonts w:cs="Times New Roman"/>
          <w:szCs w:val="24"/>
        </w:rPr>
      </w:pPr>
    </w:p>
    <w:p w14:paraId="765428BF" w14:textId="77777777" w:rsidR="00C93E7C" w:rsidRDefault="00C93E7C" w:rsidP="00C9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1429</w:t>
      </w:r>
      <w:r>
        <w:rPr>
          <w:rFonts w:cs="Times New Roman"/>
          <w:szCs w:val="24"/>
        </w:rPr>
        <w:tab/>
        <w:t>He became Rector.</w:t>
      </w:r>
    </w:p>
    <w:p w14:paraId="15AC293E" w14:textId="77777777" w:rsidR="00C93E7C" w:rsidRDefault="00C93E7C" w:rsidP="00C9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08B6DAC3" w14:textId="77777777" w:rsidR="00C93E7C" w:rsidRDefault="00C93E7C" w:rsidP="00C93E7C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vol.11 pp.</w:t>
      </w:r>
      <w:r>
        <w:rPr>
          <w:rFonts w:cs="Times New Roman"/>
          <w:szCs w:val="24"/>
        </w:rPr>
        <w:t>179-180)</w:t>
      </w:r>
    </w:p>
    <w:p w14:paraId="69F316E5" w14:textId="77777777" w:rsidR="00C93E7C" w:rsidRDefault="00C93E7C" w:rsidP="00C93E7C">
      <w:pPr>
        <w:pStyle w:val="NoSpacing"/>
        <w:rPr>
          <w:rFonts w:cs="Times New Roman"/>
          <w:szCs w:val="24"/>
        </w:rPr>
      </w:pPr>
    </w:p>
    <w:p w14:paraId="2DC247E7" w14:textId="77777777" w:rsidR="00C93E7C" w:rsidRDefault="00C93E7C" w:rsidP="00C93E7C">
      <w:pPr>
        <w:pStyle w:val="NoSpacing"/>
        <w:rPr>
          <w:rFonts w:cs="Times New Roman"/>
          <w:szCs w:val="24"/>
        </w:rPr>
      </w:pPr>
    </w:p>
    <w:p w14:paraId="114D344D" w14:textId="77777777" w:rsidR="00C93E7C" w:rsidRDefault="00C93E7C" w:rsidP="00C93E7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February 2024</w:t>
      </w:r>
    </w:p>
    <w:p w14:paraId="45102D8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9CDFD" w14:textId="77777777" w:rsidR="00C93E7C" w:rsidRDefault="00C93E7C" w:rsidP="009139A6">
      <w:r>
        <w:separator/>
      </w:r>
    </w:p>
  </w:endnote>
  <w:endnote w:type="continuationSeparator" w:id="0">
    <w:p w14:paraId="71F77E60" w14:textId="77777777" w:rsidR="00C93E7C" w:rsidRDefault="00C93E7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EDB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E920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C2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33AB0" w14:textId="77777777" w:rsidR="00C93E7C" w:rsidRDefault="00C93E7C" w:rsidP="009139A6">
      <w:r>
        <w:separator/>
      </w:r>
    </w:p>
  </w:footnote>
  <w:footnote w:type="continuationSeparator" w:id="0">
    <w:p w14:paraId="4085B64F" w14:textId="77777777" w:rsidR="00C93E7C" w:rsidRDefault="00C93E7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783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E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909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7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93E7C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52A72E"/>
  <w15:chartTrackingRefBased/>
  <w15:docId w15:val="{85ECFDF3-A97B-4794-9BD0-C51BDF35B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2024-02-25T21:12:00Z</dcterms:created>
  <dcterms:modified xsi:type="dcterms:W3CDTF">2024-02-25T21:12:00Z</dcterms:modified>
</cp:coreProperties>
</file>